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71C2C79C"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C35BD4">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E16B6">
              <w:rPr>
                <w:rFonts w:cs="Calibri"/>
                <w:color w:val="auto"/>
                <w:sz w:val="22"/>
                <w:szCs w:val="22"/>
              </w:rPr>
              <w:t>1</w:t>
            </w:r>
            <w:r w:rsidR="00F84A54">
              <w:rPr>
                <w:rFonts w:cs="Calibri"/>
                <w:color w:val="auto"/>
                <w:sz w:val="22"/>
                <w:szCs w:val="22"/>
              </w:rPr>
              <w:t>0</w:t>
            </w:r>
            <w:r w:rsidR="00BE16B6">
              <w:rPr>
                <w:rFonts w:cs="Calibri"/>
                <w:color w:val="auto"/>
                <w:sz w:val="22"/>
                <w:szCs w:val="22"/>
              </w:rPr>
              <w:t>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EF1BA3"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5188CDD8" w:rsidR="00DF351B" w:rsidRPr="004946DC" w:rsidRDefault="00282A09"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82A09">
              <w:rPr>
                <w:rFonts w:cs="Calibri"/>
                <w:color w:val="auto"/>
                <w:sz w:val="22"/>
                <w:szCs w:val="22"/>
              </w:rPr>
              <w:t>Ivano-</w:t>
            </w:r>
            <w:proofErr w:type="spellStart"/>
            <w:r w:rsidRPr="00282A09">
              <w:rPr>
                <w:rFonts w:cs="Calibri"/>
                <w:color w:val="auto"/>
                <w:sz w:val="22"/>
                <w:szCs w:val="22"/>
              </w:rPr>
              <w:t>Frankivsko</w:t>
            </w:r>
            <w:proofErr w:type="spellEnd"/>
            <w:r w:rsidRPr="00282A09">
              <w:rPr>
                <w:rFonts w:cs="Calibri"/>
                <w:color w:val="auto"/>
                <w:sz w:val="22"/>
                <w:szCs w:val="22"/>
              </w:rPr>
              <w:t xml:space="preserve"> regioninės tarybos regioninė klinikinė ligoninė</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282A09"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82A09">
              <w:rPr>
                <w:rFonts w:cs="Calibri"/>
                <w:iCs/>
                <w:color w:val="auto"/>
                <w:sz w:val="22"/>
                <w:szCs w:val="22"/>
              </w:rPr>
              <w:t>S</w:t>
            </w:r>
            <w:r w:rsidR="0086625C" w:rsidRPr="00282A09">
              <w:rPr>
                <w:rFonts w:cs="Calibri"/>
                <w:iCs/>
                <w:color w:val="auto"/>
                <w:sz w:val="22"/>
                <w:szCs w:val="22"/>
              </w:rPr>
              <w:t>aulės elektrinės sistemos pristatymo ir montavimo vieta objekte adresu:</w:t>
            </w:r>
          </w:p>
          <w:p w14:paraId="1F56B088" w14:textId="0D7CC4D1" w:rsidR="001B700D" w:rsidRPr="00282A09" w:rsidRDefault="0046224C"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282A09">
              <w:rPr>
                <w:rFonts w:cs="Calibri"/>
                <w:color w:val="auto"/>
                <w:sz w:val="22"/>
                <w:szCs w:val="22"/>
              </w:rPr>
              <w:t>Fedkovičiaus</w:t>
            </w:r>
            <w:proofErr w:type="spellEnd"/>
            <w:r w:rsidRPr="00282A09">
              <w:rPr>
                <w:rFonts w:cs="Calibri"/>
                <w:color w:val="auto"/>
                <w:sz w:val="22"/>
                <w:szCs w:val="22"/>
              </w:rPr>
              <w:t xml:space="preserve"> g. 91, Ivano </w:t>
            </w:r>
            <w:proofErr w:type="spellStart"/>
            <w:r w:rsidRPr="00282A09">
              <w:rPr>
                <w:rFonts w:cs="Calibri"/>
                <w:color w:val="auto"/>
                <w:sz w:val="22"/>
                <w:szCs w:val="22"/>
              </w:rPr>
              <w:t>Frankivskas</w:t>
            </w:r>
            <w:proofErr w:type="spellEnd"/>
            <w:r w:rsidRPr="00282A09">
              <w:rPr>
                <w:rFonts w:cs="Calibri"/>
                <w:color w:val="auto"/>
                <w:sz w:val="22"/>
                <w:szCs w:val="22"/>
              </w:rPr>
              <w:t>, 76008,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EF1BA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EF1BA3"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EF1BA3"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EF1BA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637D07CE" w:rsidR="008B0CFF" w:rsidRPr="005738B9" w:rsidRDefault="0036389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209D63FB" w14:textId="1EF7C0A3" w:rsidR="00AD3FC0" w:rsidRDefault="00AD3FC0"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 kilmės šalis turi būti Europos Sąjungos arba Europos ekonominės erdvės valstybė narė ir (arba) NATO valstybė narė.</w:t>
            </w:r>
            <w:r>
              <w:rPr>
                <w:rFonts w:cs="Calibri"/>
                <w:color w:val="auto"/>
                <w:sz w:val="22"/>
                <w:szCs w:val="22"/>
              </w:rPr>
              <w:t xml:space="preserve">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29050516" w:rsidR="00BF7F98" w:rsidRPr="00AD3FC0" w:rsidRDefault="0052004F" w:rsidP="00AD3FC0">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t xml:space="preserve">Tiekėjas kartu su pasiūlymu privalo pateikti </w:t>
            </w:r>
            <w:r w:rsidR="00AD3FC0" w:rsidRPr="00AD3FC0">
              <w:rPr>
                <w:rFonts w:cs="Calibri"/>
                <w:color w:val="auto"/>
                <w:sz w:val="22"/>
                <w:szCs w:val="22"/>
              </w:rPr>
              <w:t>stebėsenos sistemos</w:t>
            </w:r>
            <w:r w:rsidRPr="00AD3FC0">
              <w:rPr>
                <w:rFonts w:cs="Calibri"/>
                <w:color w:val="auto"/>
                <w:sz w:val="22"/>
                <w:szCs w:val="22"/>
              </w:rPr>
              <w:t xml:space="preserve"> kilmę įrodančius dokumentus (gamintojų deklaracijas, brošiūras, nuorodas į gamintojų puslapius, kur nurodyta siūlom</w:t>
            </w:r>
            <w:r w:rsidR="00AD3FC0" w:rsidRPr="00AD3FC0">
              <w:rPr>
                <w:rFonts w:cs="Calibri"/>
                <w:color w:val="auto"/>
                <w:sz w:val="22"/>
                <w:szCs w:val="22"/>
              </w:rPr>
              <w:t xml:space="preserve">os stebėsenos sistemos </w:t>
            </w:r>
            <w:r w:rsidRPr="00AD3FC0">
              <w:rPr>
                <w:rFonts w:cs="Calibri"/>
                <w:color w:val="auto"/>
                <w:sz w:val="22"/>
                <w:szCs w:val="22"/>
              </w:rPr>
              <w:t xml:space="preserve">kilmės vieta ir pan.). </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5CF8314D" w14:textId="529177E4" w:rsidR="00462942" w:rsidRPr="0052004F" w:rsidRDefault="00602B75"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02B75">
              <w:rPr>
                <w:rFonts w:cs="Calibri"/>
                <w:color w:val="auto"/>
                <w:sz w:val="22"/>
                <w:szCs w:val="22"/>
              </w:rPr>
              <w:t>Tiekėjas kartu su pasiūlymu privalo pateikti stebėsenos sistemos kilmę įrodančius dokumentus (pvz. gamintojų deklaracijas, kilmės sertifikatus, brošiūras, nuorodas į gamintojų puslapius, kur nurodyta siūlomos stebėsenos sistemos kilmės vieta ar pan.).</w:t>
            </w:r>
          </w:p>
        </w:tc>
        <w:tc>
          <w:tcPr>
            <w:tcW w:w="4536" w:type="dxa"/>
            <w:shd w:val="clear" w:color="auto" w:fill="FFFFFF" w:themeFill="background1"/>
          </w:tcPr>
          <w:p w14:paraId="62C0D8B6" w14:textId="4C509FFA" w:rsidR="0052004F" w:rsidRPr="0052004F" w:rsidRDefault="00EF1BA3"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214C14">
              <w:rPr>
                <w:rFonts w:cs="Calibri"/>
                <w:color w:val="auto"/>
                <w:sz w:val="22"/>
                <w:szCs w:val="22"/>
              </w:rPr>
              <w:t xml:space="preserve"> </w:t>
            </w:r>
            <w:r w:rsidR="0052004F" w:rsidRPr="0052004F">
              <w:rPr>
                <w:rFonts w:cs="Calibri"/>
                <w:color w:val="auto"/>
                <w:sz w:val="22"/>
                <w:szCs w:val="22"/>
              </w:rPr>
              <w:t xml:space="preserve">Patvirtiname, kad siūlomos </w:t>
            </w:r>
            <w:r w:rsidR="005F1FFF">
              <w:rPr>
                <w:rFonts w:cs="Calibri"/>
                <w:color w:val="auto"/>
                <w:sz w:val="22"/>
                <w:szCs w:val="22"/>
              </w:rPr>
              <w:t xml:space="preserve">stebėsenos sistemos </w:t>
            </w:r>
            <w:r w:rsidR="0052004F" w:rsidRPr="0052004F">
              <w:rPr>
                <w:rFonts w:cs="Calibri"/>
                <w:color w:val="auto"/>
                <w:sz w:val="22"/>
                <w:szCs w:val="22"/>
              </w:rPr>
              <w:t>kilmė atitinka keliamus reikalavimus, tai paliudija žemiau nurodyt</w:t>
            </w:r>
            <w:r w:rsidR="005F1FFF">
              <w:rPr>
                <w:rFonts w:cs="Calibri"/>
                <w:color w:val="auto"/>
                <w:sz w:val="22"/>
                <w:szCs w:val="22"/>
              </w:rPr>
              <w:t>u</w:t>
            </w:r>
            <w:r w:rsidR="0052004F" w:rsidRPr="0052004F">
              <w:rPr>
                <w:rFonts w:cs="Calibri"/>
                <w:color w:val="auto"/>
                <w:sz w:val="22"/>
                <w:szCs w:val="22"/>
              </w:rPr>
              <w:t xml:space="preserve">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5EEC1BB" w14:textId="00BFB85B" w:rsidR="0052004F" w:rsidRPr="00AD3FC0" w:rsidRDefault="0052004F" w:rsidP="00AD3FC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sidR="00602B75">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66AB4BE9" w14:textId="77777777" w:rsidR="0052004F" w:rsidRPr="00AB5E9F" w:rsidRDefault="0052004F" w:rsidP="00214C14">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4F0ADA90" w14:textId="77777777" w:rsidR="005738B9" w:rsidRPr="00AB5E9F"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5738B9" w:rsidRPr="001C6D4C" w:rsidRDefault="005738B9"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 xml:space="preserve">iekėjas turi užtikrinti, kad visai Sistemai reguliariai būtų atliekami programinės įrangos atnaujinimai, įskaitant saugumo pataisas. Tiekėjas turi užtikrinti neatlygintiną šios sistemos funkcionavimą ir atnaujinimą ne </w:t>
            </w:r>
            <w:r w:rsidRPr="003E0935">
              <w:rPr>
                <w:rFonts w:ascii="Calibri" w:hAnsi="Calibri" w:cs="Calibri"/>
                <w:b w:val="0"/>
                <w:bCs/>
              </w:rPr>
              <w:lastRenderedPageBreak/>
              <w:t>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EF1BA3"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7B8FEBD7"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AF72D7">
              <w:rPr>
                <w:rFonts w:ascii="Calibri" w:hAnsi="Calibri" w:cs="Calibri"/>
                <w:b w:val="0"/>
              </w:rPr>
              <w:t>plokščias</w:t>
            </w:r>
            <w:r w:rsidR="00F00DDF">
              <w:rPr>
                <w:rFonts w:ascii="Calibri" w:hAnsi="Calibri" w:cs="Calibri"/>
                <w:b w:val="0"/>
              </w:rPr>
              <w:t xml:space="preserve">, stogo danga </w:t>
            </w:r>
            <w:r w:rsidR="002312A7">
              <w:rPr>
                <w:rFonts w:ascii="Calibri" w:hAnsi="Calibri" w:cs="Calibri"/>
                <w:b w:val="0"/>
              </w:rPr>
              <w:t>bituminė</w:t>
            </w:r>
            <w:r w:rsidR="00F00DDF">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725407CF"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356B98">
              <w:rPr>
                <w:rFonts w:ascii="Calibri" w:hAnsi="Calibri" w:cs="Calibri"/>
                <w:b w:val="0"/>
              </w:rPr>
              <w:t>200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356B98">
              <w:rPr>
                <w:rFonts w:ascii="Calibri" w:hAnsi="Calibri" w:cs="Calibri"/>
                <w:b w:val="0"/>
              </w:rPr>
              <w:t>240000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356B98">
              <w:rPr>
                <w:rFonts w:ascii="Calibri" w:hAnsi="Calibri" w:cs="Calibri"/>
                <w:b w:val="0"/>
              </w:rPr>
              <w:t>120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 xml:space="preserve">infrastruktūros </w:t>
            </w:r>
            <w:r w:rsidRPr="00931D41">
              <w:rPr>
                <w:rFonts w:ascii="Calibri" w:hAnsi="Calibri" w:cs="Calibri"/>
                <w:b w:val="0"/>
              </w:rPr>
              <w:lastRenderedPageBreak/>
              <w:t>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0CB8C4B5"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 (</w:t>
            </w:r>
            <w:proofErr w:type="spellStart"/>
            <w:r w:rsidR="00451386">
              <w:rPr>
                <w:rFonts w:cs="Calibri"/>
                <w:color w:val="auto"/>
                <w:sz w:val="22"/>
                <w:szCs w:val="22"/>
              </w:rPr>
              <w:t>Ivano_Frankivskio</w:t>
            </w:r>
            <w:proofErr w:type="spellEnd"/>
            <w:r w:rsidR="00451386">
              <w:rPr>
                <w:rFonts w:cs="Calibri"/>
                <w:color w:val="auto"/>
                <w:sz w:val="22"/>
                <w:szCs w:val="22"/>
              </w:rPr>
              <w:t xml:space="preserve"> ligoninė</w:t>
            </w:r>
            <w:r w:rsidR="00AC6A1D" w:rsidRPr="00AC6A1D">
              <w:rPr>
                <w:rFonts w:cs="Calibri"/>
                <w:color w:val="auto"/>
                <w:sz w:val="22"/>
                <w:szCs w:val="22"/>
              </w:rPr>
              <w:t>)</w:t>
            </w:r>
            <w:r w:rsidRPr="00AC6A1D">
              <w:rPr>
                <w:rFonts w:cs="Calibri"/>
                <w:bCs/>
                <w:color w:val="auto"/>
                <w:sz w:val="22"/>
                <w:szCs w:val="22"/>
              </w:rPr>
              <w:t>.</w:t>
            </w:r>
            <w:proofErr w:type="spellStart"/>
            <w:r w:rsidRPr="00AC6A1D">
              <w:rPr>
                <w:rFonts w:cs="Calibri"/>
                <w:bCs/>
                <w:color w:val="auto"/>
                <w:sz w:val="22"/>
                <w:szCs w:val="22"/>
              </w:rPr>
              <w:t>zip</w:t>
            </w:r>
            <w:proofErr w:type="spellEnd"/>
            <w:r w:rsidRPr="00AC6A1D">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EF1BA3"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 xml:space="preserve">darbus ir </w:t>
            </w:r>
            <w:r w:rsidRPr="00CC7CC7">
              <w:rPr>
                <w:rFonts w:ascii="Calibri" w:hAnsi="Calibri" w:cs="Calibri"/>
                <w:b w:val="0"/>
              </w:rPr>
              <w:lastRenderedPageBreak/>
              <w:t>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 xml:space="preserve">Projektavimas ir įrengimas - Saulės fotovoltinė elektrinė ir akumuliatorinė energijos kaupimo sistema turi būti </w:t>
            </w:r>
            <w:r w:rsidRPr="00A358EC">
              <w:rPr>
                <w:rFonts w:ascii="Calibri" w:hAnsi="Calibri" w:cs="Calibri"/>
                <w:b w:val="0"/>
              </w:rPr>
              <w:lastRenderedPageBreak/>
              <w:t>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EF1BA3"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 xml:space="preserve">Patvirtiname, kad susipažinome su pateiktais techniniais reikalavimais ir sąlygomis, juos pilnai supratome ir įtraukėme į savo pasiūlymą. </w:t>
            </w:r>
            <w:r w:rsidR="003332A1" w:rsidRPr="00CC2542">
              <w:rPr>
                <w:rFonts w:cs="Calibri"/>
                <w:color w:val="auto"/>
                <w:sz w:val="22"/>
                <w:szCs w:val="22"/>
              </w:rPr>
              <w:lastRenderedPageBreak/>
              <w:t>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EF1BA3"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EF1BA3"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lastRenderedPageBreak/>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53BD1CFA"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EA6E5D">
              <w:rPr>
                <w:rFonts w:cs="Calibri"/>
                <w:color w:val="auto"/>
                <w:sz w:val="22"/>
                <w:szCs w:val="22"/>
              </w:rPr>
              <w:t>75</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 xml:space="preserve">monokristaliniai arba lygiaverčiai. </w:t>
            </w:r>
            <w:r w:rsidRPr="00D86ED0">
              <w:rPr>
                <w:rFonts w:cs="Calibri"/>
                <w:color w:val="auto"/>
                <w:sz w:val="22"/>
                <w:szCs w:val="22"/>
              </w:rPr>
              <w:lastRenderedPageBreak/>
              <w:t>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lastRenderedPageBreak/>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530B3434"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 xml:space="preserve">Preliminarus plotas </w:t>
            </w:r>
            <w:r w:rsidR="00815D86">
              <w:rPr>
                <w:bCs/>
                <w:i/>
                <w:iCs/>
                <w:color w:val="auto"/>
                <w:sz w:val="22"/>
                <w:szCs w:val="22"/>
              </w:rPr>
              <w:t>1550</w:t>
            </w:r>
            <w:r w:rsidR="002E3291" w:rsidRPr="002E3291">
              <w:rPr>
                <w:bCs/>
                <w:i/>
                <w:iCs/>
                <w:color w:val="auto"/>
                <w:sz w:val="22"/>
                <w:szCs w:val="22"/>
              </w:rPr>
              <w:t xml:space="preserve"> </w:t>
            </w:r>
            <w:proofErr w:type="spellStart"/>
            <w:r w:rsidR="002E3291" w:rsidRPr="002E3291">
              <w:rPr>
                <w:bCs/>
                <w:i/>
                <w:iCs/>
                <w:color w:val="auto"/>
                <w:sz w:val="22"/>
                <w:szCs w:val="22"/>
              </w:rPr>
              <w:t>kvm</w:t>
            </w:r>
            <w:proofErr w:type="spellEnd"/>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lastRenderedPageBreak/>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43B984AB"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722268">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lastRenderedPageBreak/>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lastRenderedPageBreak/>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 xml:space="preserve">(Reikalavimas užtikrinti sklandų automatinį perėjimą tarp prijungimo prie energetinės sistemos ir autonominio veikimo (perėjimo trukmė ≤100 </w:t>
            </w:r>
            <w:proofErr w:type="spellStart"/>
            <w:r w:rsidRPr="002E7A58">
              <w:rPr>
                <w:rFonts w:cs="Calibri"/>
                <w:i/>
                <w:iCs/>
                <w:color w:val="auto"/>
                <w:sz w:val="22"/>
                <w:szCs w:val="22"/>
              </w:rPr>
              <w:t>ms</w:t>
            </w:r>
            <w:proofErr w:type="spellEnd"/>
            <w:r w:rsidRPr="002E7A58">
              <w:rPr>
                <w:rFonts w:cs="Calibri"/>
                <w:i/>
                <w:iCs/>
                <w:color w:val="auto"/>
                <w:sz w:val="22"/>
                <w:szCs w:val="22"/>
              </w:rPr>
              <w:t>)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w:t>
            </w:r>
            <w:r w:rsidRPr="00E56D8A">
              <w:rPr>
                <w:rFonts w:ascii="Calibri" w:hAnsi="Calibri" w:cs="Calibri"/>
                <w:b w:val="0"/>
                <w:iCs/>
              </w:rPr>
              <w:lastRenderedPageBreak/>
              <w:t xml:space="preserve">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EF1BA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EF1BA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5CFBD" w14:textId="77777777" w:rsidR="00EF1BA3" w:rsidRDefault="00EF1BA3">
      <w:pPr>
        <w:spacing w:after="0" w:line="240" w:lineRule="auto"/>
      </w:pPr>
      <w:r>
        <w:separator/>
      </w:r>
    </w:p>
  </w:endnote>
  <w:endnote w:type="continuationSeparator" w:id="0">
    <w:p w14:paraId="65BC2D12" w14:textId="77777777" w:rsidR="00EF1BA3" w:rsidRDefault="00EF1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5765F" w14:textId="77777777" w:rsidR="00EF1BA3" w:rsidRDefault="00EF1BA3">
      <w:pPr>
        <w:spacing w:after="0" w:line="240" w:lineRule="auto"/>
      </w:pPr>
      <w:r>
        <w:separator/>
      </w:r>
    </w:p>
  </w:footnote>
  <w:footnote w:type="continuationSeparator" w:id="0">
    <w:p w14:paraId="1D05F367" w14:textId="77777777" w:rsidR="00EF1BA3" w:rsidRDefault="00EF1B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2A7"/>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09"/>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56B98"/>
    <w:rsid w:val="003574A3"/>
    <w:rsid w:val="003607B2"/>
    <w:rsid w:val="00360B81"/>
    <w:rsid w:val="0036202C"/>
    <w:rsid w:val="00363899"/>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6F66"/>
    <w:rsid w:val="003C08E2"/>
    <w:rsid w:val="003C0B7D"/>
    <w:rsid w:val="003C11A9"/>
    <w:rsid w:val="003C1A70"/>
    <w:rsid w:val="003C1D6F"/>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5211"/>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386"/>
    <w:rsid w:val="004519D4"/>
    <w:rsid w:val="00452DE2"/>
    <w:rsid w:val="00453A8C"/>
    <w:rsid w:val="004542CA"/>
    <w:rsid w:val="00455ADE"/>
    <w:rsid w:val="00456064"/>
    <w:rsid w:val="00457B93"/>
    <w:rsid w:val="00461DE2"/>
    <w:rsid w:val="0046224C"/>
    <w:rsid w:val="00462862"/>
    <w:rsid w:val="00462942"/>
    <w:rsid w:val="00463692"/>
    <w:rsid w:val="00465F2F"/>
    <w:rsid w:val="00466BE6"/>
    <w:rsid w:val="0046702B"/>
    <w:rsid w:val="004725EE"/>
    <w:rsid w:val="00472ECB"/>
    <w:rsid w:val="00476633"/>
    <w:rsid w:val="00483240"/>
    <w:rsid w:val="00483AA4"/>
    <w:rsid w:val="00487304"/>
    <w:rsid w:val="00491A56"/>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1FFF"/>
    <w:rsid w:val="005F2B38"/>
    <w:rsid w:val="005F2B5D"/>
    <w:rsid w:val="005F2ED8"/>
    <w:rsid w:val="005F6D0B"/>
    <w:rsid w:val="006000A6"/>
    <w:rsid w:val="00601735"/>
    <w:rsid w:val="00602B7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2268"/>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5D86"/>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252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0DBC"/>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2D7"/>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5BD4"/>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47B8"/>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28FA"/>
    <w:rsid w:val="00EA56F6"/>
    <w:rsid w:val="00EA5E03"/>
    <w:rsid w:val="00EA61C5"/>
    <w:rsid w:val="00EA6559"/>
    <w:rsid w:val="00EA6E5D"/>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1BA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A54"/>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216</TotalTime>
  <Pages>23</Pages>
  <Words>27050</Words>
  <Characters>15419</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60</cp:revision>
  <dcterms:created xsi:type="dcterms:W3CDTF">2025-05-08T12:49:00Z</dcterms:created>
  <dcterms:modified xsi:type="dcterms:W3CDTF">2026-06-24T16:39:00Z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